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8715" w14:textId="26EAFD4D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A14DD" w:rsidRPr="00AA14D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S2-2004987</w:t>
      </w:r>
    </w:p>
    <w:p w14:paraId="253C19D5" w14:textId="5D8B6982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94A25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5A109A4" w14:textId="639BD775" w:rsidR="004E3939" w:rsidRPr="00194A25" w:rsidRDefault="004E3939" w:rsidP="00FD42D0">
      <w:pPr>
        <w:pStyle w:val="Header"/>
        <w:rPr>
          <w:sz w:val="22"/>
          <w:szCs w:val="22"/>
          <w:lang w:val="en-GB"/>
        </w:rPr>
      </w:pPr>
    </w:p>
    <w:p w14:paraId="045B9C3B" w14:textId="71B5C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1001D" w:rsidRPr="00D1001D">
        <w:t xml:space="preserve"> </w:t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commentRangeStart w:id="7"/>
      <w:r w:rsidR="00C82D2E" w:rsidRPr="00B820D5">
        <w:rPr>
          <w:rFonts w:ascii="Arial" w:hAnsi="Arial" w:cs="Arial"/>
          <w:b/>
          <w:highlight w:val="yellow"/>
        </w:rPr>
        <w:t>None</w:t>
      </w:r>
      <w:commentRangeEnd w:id="7"/>
      <w:r w:rsidR="00B820D5">
        <w:rPr>
          <w:rStyle w:val="CommentReference"/>
          <w:rFonts w:ascii="Arial" w:hAnsi="Arial"/>
        </w:rPr>
        <w:commentReference w:id="7"/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121CE4D8" w:rsidR="00F40803" w:rsidRDefault="00AA2A90" w:rsidP="00F40803">
      <w:pPr>
        <w:pStyle w:val="B1"/>
        <w:ind w:left="0" w:firstLine="0"/>
      </w:pPr>
      <w:r>
        <w:t xml:space="preserve">SA2 is </w:t>
      </w:r>
      <w:r w:rsidR="00B00BAF">
        <w:t xml:space="preserve">studying the PC5 direct communication on the SID of </w:t>
      </w:r>
      <w:proofErr w:type="spellStart"/>
      <w:r w:rsidR="00B00BAF">
        <w:t>ProSe</w:t>
      </w:r>
      <w:proofErr w:type="spellEnd"/>
      <w:r w:rsidR="00B00BAF">
        <w:t xml:space="preserve">, which is covering Public Safety and commercial </w:t>
      </w:r>
      <w:proofErr w:type="gramStart"/>
      <w:r w:rsidR="00B00BAF">
        <w:t xml:space="preserve">cases </w:t>
      </w:r>
      <w:r w:rsidR="00F40803">
        <w:t>.</w:t>
      </w:r>
      <w:proofErr w:type="gramEnd"/>
      <w:r w:rsidR="00F40803">
        <w:t xml:space="preserve"> </w:t>
      </w:r>
      <w:r w:rsidR="00B00BAF">
        <w:t xml:space="preserve">SA2 has assumption </w:t>
      </w:r>
      <w:r w:rsidR="009C6653">
        <w:t xml:space="preserve">the existing V2X mechanism is reused, on top of that, SA </w:t>
      </w:r>
      <w:r w:rsidR="00B00BAF">
        <w:t xml:space="preserve">tends to introduce the following </w:t>
      </w:r>
      <w:r w:rsidR="00E41D3F">
        <w:t>n</w:t>
      </w:r>
      <w:r w:rsidR="009C6653">
        <w:t xml:space="preserve">ew PQIs for Public Safety and </w:t>
      </w:r>
      <w:r w:rsidR="00E41D3F">
        <w:t>commercial</w:t>
      </w:r>
      <w:r w:rsidR="009C6653">
        <w:t xml:space="preserve"> </w:t>
      </w:r>
      <w:r w:rsidR="00E41D3F">
        <w:t>in Table 1 and Table 2</w:t>
      </w:r>
      <w:r w:rsidR="00F40803">
        <w:t>. SA2 kindly ask RAN WG whether these new PQIs can be supported in AS layers.</w:t>
      </w:r>
    </w:p>
    <w:p w14:paraId="459A9637" w14:textId="0B1298A7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>Table 1: New 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E41D3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PQI</w:t>
            </w:r>
          </w:p>
          <w:p w14:paraId="2A26D318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Packet Error</w:t>
            </w:r>
          </w:p>
          <w:p w14:paraId="3F0B73E4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</w:t>
            </w:r>
          </w:p>
          <w:p w14:paraId="24BFB074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Example Services</w:t>
            </w:r>
          </w:p>
        </w:tc>
      </w:tr>
      <w:tr w:rsidR="00F40803" w:rsidRPr="00E41D3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  <w:lang w:eastAsia="zh-CN"/>
              </w:rPr>
              <w:t>New value#1</w:t>
            </w:r>
          </w:p>
          <w:p w14:paraId="31E0EDDD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 xml:space="preserve">150 </w:t>
            </w:r>
            <w:proofErr w:type="spellStart"/>
            <w:r w:rsidRPr="00E41D3F">
              <w:rPr>
                <w:rFonts w:hint="eastAsia"/>
                <w:sz w:val="14"/>
                <w:szCs w:val="16"/>
                <w:lang w:eastAsia="zh-CN"/>
              </w:rPr>
              <w:t>ms</w:t>
            </w:r>
            <w:proofErr w:type="spellEnd"/>
          </w:p>
          <w:p w14:paraId="1F2779B0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</w:t>
            </w:r>
            <w:r w:rsidRPr="00E41D3F">
              <w:rPr>
                <w:sz w:val="14"/>
                <w:szCs w:val="16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2000 </w:t>
            </w:r>
            <w:proofErr w:type="spellStart"/>
            <w:r w:rsidRPr="00E41D3F">
              <w:rPr>
                <w:sz w:val="14"/>
                <w:szCs w:val="16"/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Mission Critical user plane Push </w:t>
            </w:r>
            <w:proofErr w:type="gramStart"/>
            <w:r w:rsidRPr="00E41D3F">
              <w:rPr>
                <w:sz w:val="14"/>
                <w:szCs w:val="16"/>
              </w:rPr>
              <w:t>To</w:t>
            </w:r>
            <w:proofErr w:type="gramEnd"/>
            <w:r w:rsidRPr="00E41D3F">
              <w:rPr>
                <w:sz w:val="14"/>
                <w:szCs w:val="16"/>
              </w:rPr>
              <w:t xml:space="preserve"> Talk voice (e.g. MCPTT)</w:t>
            </w:r>
          </w:p>
        </w:tc>
      </w:tr>
      <w:tr w:rsidR="00F40803" w:rsidRPr="00E41D3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  <w:lang w:eastAsia="zh-CN"/>
              </w:rPr>
              <w:t>New value#2</w:t>
            </w:r>
          </w:p>
          <w:p w14:paraId="1E30E4C4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 xml:space="preserve">200 </w:t>
            </w:r>
            <w:proofErr w:type="spellStart"/>
            <w:r w:rsidRPr="00E41D3F">
              <w:rPr>
                <w:rFonts w:hint="eastAsia"/>
                <w:sz w:val="14"/>
                <w:szCs w:val="16"/>
                <w:lang w:eastAsia="zh-CN"/>
              </w:rPr>
              <w:t>ms</w:t>
            </w:r>
            <w:proofErr w:type="spellEnd"/>
          </w:p>
          <w:p w14:paraId="5181E765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</w:t>
            </w:r>
            <w:r w:rsidRPr="00E41D3F">
              <w:rPr>
                <w:sz w:val="14"/>
                <w:szCs w:val="16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2000 </w:t>
            </w:r>
            <w:proofErr w:type="spellStart"/>
            <w:r w:rsidRPr="00E41D3F">
              <w:rPr>
                <w:sz w:val="14"/>
                <w:szCs w:val="16"/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Non-Mission-Critical user plane Push </w:t>
            </w:r>
            <w:proofErr w:type="gramStart"/>
            <w:r w:rsidRPr="00E41D3F">
              <w:rPr>
                <w:sz w:val="14"/>
                <w:szCs w:val="16"/>
              </w:rPr>
              <w:t>To</w:t>
            </w:r>
            <w:proofErr w:type="gramEnd"/>
            <w:r w:rsidRPr="00E41D3F">
              <w:rPr>
                <w:sz w:val="14"/>
                <w:szCs w:val="16"/>
              </w:rPr>
              <w:t xml:space="preserve"> Talk voice</w:t>
            </w:r>
          </w:p>
        </w:tc>
      </w:tr>
      <w:tr w:rsidR="00F40803" w:rsidRPr="00E41D3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  <w:lang w:eastAsia="zh-CN"/>
              </w:rPr>
              <w:t>New value#3</w:t>
            </w:r>
          </w:p>
          <w:p w14:paraId="08B2E2B7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 xml:space="preserve">200 </w:t>
            </w:r>
            <w:proofErr w:type="spellStart"/>
            <w:r w:rsidRPr="00E41D3F">
              <w:rPr>
                <w:rFonts w:hint="eastAsia"/>
                <w:sz w:val="14"/>
                <w:szCs w:val="16"/>
                <w:lang w:eastAsia="zh-CN"/>
              </w:rPr>
              <w:t>ms</w:t>
            </w:r>
            <w:proofErr w:type="spellEnd"/>
          </w:p>
          <w:p w14:paraId="517E0526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</w:rPr>
              <w:t>10</w:t>
            </w:r>
            <w:r w:rsidRPr="00E41D3F">
              <w:rPr>
                <w:sz w:val="14"/>
                <w:szCs w:val="16"/>
                <w:vertAlign w:val="superscript"/>
              </w:rPr>
              <w:t>-</w:t>
            </w:r>
            <w:r w:rsidRPr="00E41D3F">
              <w:rPr>
                <w:rFonts w:hint="eastAsia"/>
                <w:sz w:val="14"/>
                <w:szCs w:val="16"/>
                <w:vertAlign w:val="superscript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2000 </w:t>
            </w:r>
            <w:proofErr w:type="spellStart"/>
            <w:r w:rsidRPr="00E41D3F">
              <w:rPr>
                <w:sz w:val="14"/>
                <w:szCs w:val="16"/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Mission Critical Video user plane</w:t>
            </w:r>
          </w:p>
        </w:tc>
      </w:tr>
      <w:tr w:rsidR="00F40803" w:rsidRPr="00E41D3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  <w:lang w:eastAsia="zh-CN"/>
              </w:rPr>
              <w:t>New value#4</w:t>
            </w:r>
          </w:p>
          <w:p w14:paraId="64FF611D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 xml:space="preserve">120 </w:t>
            </w:r>
            <w:proofErr w:type="spellStart"/>
            <w:r w:rsidRPr="00E41D3F">
              <w:rPr>
                <w:rFonts w:hint="eastAsia"/>
                <w:sz w:val="14"/>
                <w:szCs w:val="16"/>
                <w:lang w:eastAsia="zh-CN"/>
              </w:rPr>
              <w:t>ms</w:t>
            </w:r>
            <w:proofErr w:type="spellEnd"/>
          </w:p>
          <w:p w14:paraId="72D39C61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</w:t>
            </w:r>
            <w:r w:rsidRPr="00E41D3F">
              <w:rPr>
                <w:sz w:val="14"/>
                <w:szCs w:val="16"/>
                <w:vertAlign w:val="superscript"/>
              </w:rPr>
              <w:t>-</w:t>
            </w:r>
            <w:r w:rsidRPr="00E41D3F">
              <w:rPr>
                <w:rFonts w:hint="eastAsia"/>
                <w:sz w:val="14"/>
                <w:szCs w:val="16"/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Mission Critical delay sensitive signalling (e.g. MC-PTT signalling)</w:t>
            </w:r>
          </w:p>
        </w:tc>
      </w:tr>
      <w:tr w:rsidR="00F40803" w:rsidRPr="00E41D3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sz w:val="14"/>
                <w:szCs w:val="16"/>
                <w:lang w:eastAsia="zh-CN"/>
              </w:rPr>
              <w:t>New value#5</w:t>
            </w:r>
          </w:p>
          <w:p w14:paraId="574D5DB0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E41D3F" w:rsidRDefault="00F40803" w:rsidP="00624E66">
            <w:pPr>
              <w:pStyle w:val="TAC"/>
              <w:rPr>
                <w:sz w:val="14"/>
                <w:szCs w:val="16"/>
                <w:lang w:eastAsia="zh-CN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 xml:space="preserve">400 </w:t>
            </w:r>
            <w:proofErr w:type="spellStart"/>
            <w:r w:rsidRPr="00E41D3F">
              <w:rPr>
                <w:rFonts w:hint="eastAsia"/>
                <w:sz w:val="14"/>
                <w:szCs w:val="16"/>
                <w:lang w:eastAsia="zh-CN"/>
              </w:rPr>
              <w:t>ms</w:t>
            </w:r>
            <w:proofErr w:type="spellEnd"/>
          </w:p>
          <w:p w14:paraId="1965EA14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</w:t>
            </w:r>
            <w:r w:rsidRPr="00E41D3F">
              <w:rPr>
                <w:sz w:val="14"/>
                <w:szCs w:val="16"/>
                <w:vertAlign w:val="superscript"/>
              </w:rPr>
              <w:t>-</w:t>
            </w:r>
            <w:r w:rsidRPr="00E41D3F">
              <w:rPr>
                <w:rFonts w:hint="eastAsia"/>
                <w:sz w:val="14"/>
                <w:szCs w:val="16"/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rFonts w:hint="eastAsia"/>
                <w:sz w:val="14"/>
                <w:szCs w:val="16"/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387B2D34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>New PQIs for commercial service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17"/>
      </w:tblGrid>
      <w:tr w:rsidR="00F40803" w:rsidRPr="00E41D3F" w14:paraId="40DC451A" w14:textId="77777777" w:rsidTr="00624E66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A9BCF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PQI</w:t>
            </w:r>
          </w:p>
          <w:p w14:paraId="6D98439D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Value</w:t>
            </w:r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6E210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Resource Type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B3563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 Priority Level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BEBEE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708EA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Packet Error</w:t>
            </w:r>
          </w:p>
          <w:p w14:paraId="637DD1CC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Rate 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66250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 Maximum Data Burst Volume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683C8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Default</w:t>
            </w:r>
          </w:p>
          <w:p w14:paraId="5B0A7F13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Averaging Window</w:t>
            </w:r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9D990" w14:textId="77777777" w:rsidR="00F40803" w:rsidRPr="00E41D3F" w:rsidRDefault="00F40803" w:rsidP="00624E66">
            <w:pPr>
              <w:pStyle w:val="TAH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Example Services</w:t>
            </w:r>
          </w:p>
        </w:tc>
      </w:tr>
      <w:tr w:rsidR="00F40803" w:rsidRPr="00E41D3F" w14:paraId="4C2F314C" w14:textId="77777777" w:rsidTr="00624E66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3BD7A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New value</w:t>
            </w:r>
            <w:r w:rsidRPr="00E41D3F">
              <w:rPr>
                <w:rFonts w:hint="eastAsia"/>
                <w:sz w:val="14"/>
                <w:szCs w:val="16"/>
              </w:rPr>
              <w:t>#</w:t>
            </w:r>
            <w:r w:rsidRPr="00E41D3F">
              <w:rPr>
                <w:sz w:val="14"/>
                <w:szCs w:val="16"/>
              </w:rPr>
              <w:t>1</w:t>
            </w:r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7098D2A6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Delay Critical GBR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628A3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1B247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5ms</w:t>
            </w:r>
            <w:r w:rsidRPr="00E41D3F">
              <w:rPr>
                <w:sz w:val="14"/>
                <w:szCs w:val="16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14F6C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09F00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2000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70A8C1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2000 </w:t>
            </w:r>
            <w:proofErr w:type="spellStart"/>
            <w:r w:rsidRPr="00E41D3F">
              <w:rPr>
                <w:sz w:val="14"/>
                <w:szCs w:val="16"/>
              </w:rPr>
              <w:t>ms</w:t>
            </w:r>
            <w:proofErr w:type="spellEnd"/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6C138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Interactive service - consume VR content with high compression rate via tethered VR headset (100Mbps)</w:t>
            </w:r>
          </w:p>
        </w:tc>
      </w:tr>
      <w:tr w:rsidR="00F40803" w:rsidRPr="00E41D3F" w14:paraId="544018CD" w14:textId="77777777" w:rsidTr="00624E66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83140A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New value</w:t>
            </w:r>
            <w:r w:rsidRPr="00E41D3F">
              <w:rPr>
                <w:rFonts w:hint="eastAsia"/>
                <w:sz w:val="14"/>
                <w:szCs w:val="16"/>
              </w:rPr>
              <w:t>#</w:t>
            </w:r>
            <w:r w:rsidRPr="00E41D3F">
              <w:rPr>
                <w:sz w:val="14"/>
                <w:szCs w:val="16"/>
              </w:rPr>
              <w:t>2</w:t>
            </w:r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49EE5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09A2B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6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D761CD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10ms</w:t>
            </w:r>
            <w:r w:rsidRPr="00E41D3F">
              <w:rPr>
                <w:sz w:val="14"/>
                <w:szCs w:val="16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FCAD0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A4897F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20000bytes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B9165" w14:textId="77777777" w:rsidR="00F40803" w:rsidRPr="00E41D3F" w:rsidRDefault="00F40803" w:rsidP="00624E66">
            <w:pPr>
              <w:pStyle w:val="TAC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 xml:space="preserve">2000 </w:t>
            </w:r>
            <w:proofErr w:type="spellStart"/>
            <w:r w:rsidRPr="00E41D3F">
              <w:rPr>
                <w:sz w:val="14"/>
                <w:szCs w:val="16"/>
              </w:rPr>
              <w:t>ms</w:t>
            </w:r>
            <w:proofErr w:type="spellEnd"/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5BBBC" w14:textId="77777777" w:rsidR="00F40803" w:rsidRPr="00E41D3F" w:rsidRDefault="00F40803" w:rsidP="00624E66">
            <w:pPr>
              <w:pStyle w:val="TAL"/>
              <w:rPr>
                <w:sz w:val="14"/>
                <w:szCs w:val="16"/>
              </w:rPr>
            </w:pPr>
            <w:r w:rsidRPr="00E41D3F">
              <w:rPr>
                <w:sz w:val="14"/>
                <w:szCs w:val="16"/>
              </w:rPr>
              <w:t>interactive service - consume VR content with low compression rate via tethered VR headset (10Gbps)</w:t>
            </w:r>
          </w:p>
        </w:tc>
      </w:tr>
    </w:tbl>
    <w:p w14:paraId="38675651" w14:textId="019E7330" w:rsidR="00D37997" w:rsidRPr="00AA2A90" w:rsidRDefault="00D37997" w:rsidP="00193CBC">
      <w:pPr>
        <w:pStyle w:val="B1"/>
        <w:ind w:left="0" w:firstLine="0"/>
      </w:pPr>
    </w:p>
    <w:p w14:paraId="3050D77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867D2DE" w14:textId="33FA318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RAN1, RAN2</w:t>
      </w:r>
    </w:p>
    <w:p w14:paraId="5A5E6A87" w14:textId="16ADAE39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 RAN WG</w:t>
      </w:r>
      <w:r w:rsidR="00A230CE">
        <w:t>1</w:t>
      </w:r>
      <w:r w:rsidR="004A5DA9">
        <w:t xml:space="preserve"> whether these new PQIs can be supported in AS layers.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OPPO" w:date="2020-08-11T15:26:00Z" w:initials="OPPO">
    <w:p w14:paraId="73452EEC" w14:textId="272D30C3" w:rsidR="00B820D5" w:rsidRDefault="00B820D5">
      <w:pPr>
        <w:pStyle w:val="CommentText"/>
      </w:pPr>
      <w:r>
        <w:rPr>
          <w:rStyle w:val="CommentReference"/>
        </w:rPr>
        <w:annotationRef/>
      </w:r>
      <w:r>
        <w:t>Attach latest 23.752 version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52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D371E" w16cex:dateUtc="2020-08-11T0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52EEC" w16cid:durableId="22DD37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EE899" w14:textId="77777777" w:rsidR="00723EA3" w:rsidRDefault="00723EA3">
      <w:pPr>
        <w:spacing w:after="0"/>
      </w:pPr>
      <w:r>
        <w:separator/>
      </w:r>
    </w:p>
  </w:endnote>
  <w:endnote w:type="continuationSeparator" w:id="0">
    <w:p w14:paraId="0538C6BC" w14:textId="77777777" w:rsidR="00723EA3" w:rsidRDefault="00723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1E20A" w14:textId="77777777" w:rsidR="00723EA3" w:rsidRDefault="00723EA3">
      <w:pPr>
        <w:spacing w:after="0"/>
      </w:pPr>
      <w:r>
        <w:separator/>
      </w:r>
    </w:p>
  </w:footnote>
  <w:footnote w:type="continuationSeparator" w:id="0">
    <w:p w14:paraId="73606284" w14:textId="77777777" w:rsidR="00723EA3" w:rsidRDefault="00723E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93CBC"/>
    <w:rsid w:val="00194A25"/>
    <w:rsid w:val="001D0410"/>
    <w:rsid w:val="00221A51"/>
    <w:rsid w:val="0024732A"/>
    <w:rsid w:val="00264955"/>
    <w:rsid w:val="002A7C3E"/>
    <w:rsid w:val="002D23B2"/>
    <w:rsid w:val="002F1940"/>
    <w:rsid w:val="0032506C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A5DA9"/>
    <w:rsid w:val="004A7323"/>
    <w:rsid w:val="004A74A4"/>
    <w:rsid w:val="004D3136"/>
    <w:rsid w:val="004E3939"/>
    <w:rsid w:val="005130A9"/>
    <w:rsid w:val="005423FA"/>
    <w:rsid w:val="00612762"/>
    <w:rsid w:val="00634E6A"/>
    <w:rsid w:val="006432AF"/>
    <w:rsid w:val="00654A4B"/>
    <w:rsid w:val="006675C5"/>
    <w:rsid w:val="0067499C"/>
    <w:rsid w:val="00723EA3"/>
    <w:rsid w:val="00764BA7"/>
    <w:rsid w:val="007F4F92"/>
    <w:rsid w:val="008112B6"/>
    <w:rsid w:val="008D772F"/>
    <w:rsid w:val="0099764C"/>
    <w:rsid w:val="009B2AAC"/>
    <w:rsid w:val="009C6653"/>
    <w:rsid w:val="00A00F5B"/>
    <w:rsid w:val="00A039E2"/>
    <w:rsid w:val="00A173FE"/>
    <w:rsid w:val="00A230CE"/>
    <w:rsid w:val="00A82215"/>
    <w:rsid w:val="00AA14DD"/>
    <w:rsid w:val="00AA2A90"/>
    <w:rsid w:val="00AB6A56"/>
    <w:rsid w:val="00AD0B12"/>
    <w:rsid w:val="00B00BAF"/>
    <w:rsid w:val="00B722E4"/>
    <w:rsid w:val="00B809C3"/>
    <w:rsid w:val="00B820D5"/>
    <w:rsid w:val="00B854B5"/>
    <w:rsid w:val="00B91D72"/>
    <w:rsid w:val="00B97703"/>
    <w:rsid w:val="00C031A6"/>
    <w:rsid w:val="00C31B5E"/>
    <w:rsid w:val="00C668D7"/>
    <w:rsid w:val="00C73A97"/>
    <w:rsid w:val="00C82D2E"/>
    <w:rsid w:val="00CB1C7C"/>
    <w:rsid w:val="00CF6087"/>
    <w:rsid w:val="00D1001D"/>
    <w:rsid w:val="00D32ADF"/>
    <w:rsid w:val="00D37997"/>
    <w:rsid w:val="00DA5F38"/>
    <w:rsid w:val="00DD7C23"/>
    <w:rsid w:val="00E07882"/>
    <w:rsid w:val="00E33287"/>
    <w:rsid w:val="00E33F0D"/>
    <w:rsid w:val="00E41D3F"/>
    <w:rsid w:val="00EE251D"/>
    <w:rsid w:val="00F40803"/>
    <w:rsid w:val="00F83AC0"/>
    <w:rsid w:val="00F86437"/>
    <w:rsid w:val="00F87592"/>
    <w:rsid w:val="00F94967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link w:val="TALChar"/>
    <w:qFormat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4080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4080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12</cp:revision>
  <cp:lastPrinted>2002-04-23T07:10:00Z</cp:lastPrinted>
  <dcterms:created xsi:type="dcterms:W3CDTF">2020-08-11T07:43:00Z</dcterms:created>
  <dcterms:modified xsi:type="dcterms:W3CDTF">2020-08-13T09:41:00Z</dcterms:modified>
</cp:coreProperties>
</file>